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71460" w14:textId="459E5D57" w:rsidR="00236796" w:rsidRPr="00EE3EE8" w:rsidRDefault="00236796" w:rsidP="00236796">
      <w:pPr>
        <w:pStyle w:val="a3"/>
        <w:keepLines/>
        <w:tabs>
          <w:tab w:val="right" w:pos="10440"/>
          <w:tab w:val="right" w:pos="13323"/>
        </w:tabs>
        <w:rPr>
          <w:noProof w:val="0"/>
          <w:sz w:val="24"/>
        </w:rPr>
      </w:pPr>
      <w:bookmarkStart w:id="0" w:name="Title"/>
      <w:bookmarkStart w:id="1" w:name="DocumentFor"/>
      <w:bookmarkStart w:id="2" w:name="OLE_LINK12"/>
      <w:bookmarkStart w:id="3" w:name="_Toc5938268"/>
      <w:bookmarkStart w:id="4" w:name="_Toc9865820"/>
      <w:bookmarkEnd w:id="0"/>
      <w:bookmarkEnd w:id="1"/>
      <w:r w:rsidRPr="00EE3EE8">
        <w:rPr>
          <w:noProof w:val="0"/>
          <w:sz w:val="24"/>
        </w:rPr>
        <w:t>3GPP TSG-RAN WG4 Meeting # 94-e-Bis</w:t>
      </w:r>
      <w:r w:rsidRPr="00EE3EE8" w:rsidDel="00277FAB">
        <w:rPr>
          <w:noProof w:val="0"/>
          <w:sz w:val="24"/>
        </w:rPr>
        <w:t xml:space="preserve"> </w:t>
      </w:r>
      <w:r w:rsidR="00DC0D04">
        <w:rPr>
          <w:noProof w:val="0"/>
          <w:sz w:val="24"/>
        </w:rPr>
        <w:tab/>
      </w:r>
      <w:bookmarkStart w:id="5" w:name="_GoBack"/>
      <w:bookmarkEnd w:id="5"/>
      <w:r w:rsidR="00DC0D04" w:rsidRPr="00DC0D04">
        <w:rPr>
          <w:noProof w:val="0"/>
          <w:sz w:val="24"/>
        </w:rPr>
        <w:t>R4-2004480</w:t>
      </w:r>
    </w:p>
    <w:p w14:paraId="7B156B6E" w14:textId="77777777" w:rsidR="00236796" w:rsidRPr="00EE3EE8" w:rsidRDefault="00236796" w:rsidP="00236796">
      <w:pPr>
        <w:pStyle w:val="a3"/>
        <w:tabs>
          <w:tab w:val="right" w:pos="9781"/>
          <w:tab w:val="right" w:pos="13323"/>
        </w:tabs>
        <w:outlineLvl w:val="0"/>
        <w:rPr>
          <w:noProof w:val="0"/>
          <w:sz w:val="24"/>
        </w:rPr>
      </w:pPr>
      <w:r w:rsidRPr="00EE3EE8">
        <w:rPr>
          <w:noProof w:val="0"/>
          <w:sz w:val="24"/>
        </w:rPr>
        <w:t>Electronic Meeting, 20</w:t>
      </w:r>
      <w:r w:rsidRPr="00EE3EE8">
        <w:rPr>
          <w:rFonts w:hint="eastAsia"/>
          <w:noProof w:val="0"/>
          <w:sz w:val="24"/>
        </w:rPr>
        <w:t xml:space="preserve"> </w:t>
      </w:r>
      <w:r w:rsidRPr="00EE3EE8">
        <w:rPr>
          <w:noProof w:val="0"/>
          <w:sz w:val="24"/>
        </w:rPr>
        <w:t>–</w:t>
      </w:r>
      <w:r w:rsidRPr="00EE3EE8">
        <w:rPr>
          <w:rFonts w:hint="eastAsia"/>
          <w:noProof w:val="0"/>
          <w:sz w:val="24"/>
        </w:rPr>
        <w:t xml:space="preserve"> </w:t>
      </w:r>
      <w:r w:rsidRPr="00EE3EE8">
        <w:rPr>
          <w:noProof w:val="0"/>
          <w:sz w:val="24"/>
        </w:rPr>
        <w:t>30 Apr., 2020</w:t>
      </w:r>
    </w:p>
    <w:bookmarkEnd w:id="2"/>
    <w:p w14:paraId="1B109EA5" w14:textId="77777777" w:rsidR="00A5625D" w:rsidRPr="00236796" w:rsidRDefault="00A5625D" w:rsidP="00A5625D">
      <w:pPr>
        <w:pStyle w:val="af8"/>
        <w:rPr>
          <w:rFonts w:eastAsia="宋体"/>
          <w:sz w:val="24"/>
          <w:lang w:eastAsia="zh-CN"/>
        </w:rPr>
      </w:pPr>
    </w:p>
    <w:p w14:paraId="0AAA533D" w14:textId="77777777" w:rsidR="00D64225" w:rsidRPr="00EC2290" w:rsidRDefault="00D64225" w:rsidP="00D64225">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6264ABDF"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F012C" w:rsidRPr="00BF012C">
        <w:rPr>
          <w:rFonts w:ascii="Arial" w:hAnsi="Arial" w:cs="Arial"/>
          <w:sz w:val="22"/>
        </w:rPr>
        <w:t>BS IMT technology related parameters for 10.0-10.5GHz</w:t>
      </w:r>
    </w:p>
    <w:p w14:paraId="3ACA12DB" w14:textId="4C4F65BC" w:rsidR="00D64225" w:rsidRPr="007377A4" w:rsidRDefault="00D64225" w:rsidP="00D64225">
      <w:pPr>
        <w:tabs>
          <w:tab w:val="left" w:pos="1985"/>
        </w:tabs>
        <w:jc w:val="both"/>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sidR="00BF012C">
        <w:rPr>
          <w:rFonts w:ascii="Arial" w:hAnsi="Arial" w:cs="Arial"/>
          <w:sz w:val="22"/>
        </w:rPr>
        <w:t>11.1.2</w:t>
      </w:r>
    </w:p>
    <w:p w14:paraId="754225A9" w14:textId="387C3A58" w:rsidR="00D64225" w:rsidRPr="00EC2290" w:rsidRDefault="00D64225" w:rsidP="00D6422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32D4">
        <w:rPr>
          <w:rFonts w:ascii="Arial" w:hAnsi="Arial" w:cs="Arial"/>
          <w:sz w:val="22"/>
        </w:rPr>
        <w:t>Discussion</w:t>
      </w:r>
    </w:p>
    <w:p w14:paraId="05ABB6E4" w14:textId="77777777" w:rsidR="00D64225" w:rsidRPr="008B605D" w:rsidRDefault="00D64225" w:rsidP="00D64225">
      <w:pPr>
        <w:pStyle w:val="1"/>
        <w:numPr>
          <w:ilvl w:val="0"/>
          <w:numId w:val="21"/>
        </w:numPr>
      </w:pPr>
      <w:r w:rsidRPr="00B16EEF">
        <w:t>Introduction</w:t>
      </w:r>
    </w:p>
    <w:bookmarkEnd w:id="3"/>
    <w:bookmarkEnd w:id="4"/>
    <w:p w14:paraId="3A9FBA29" w14:textId="135E48A7" w:rsidR="00486547" w:rsidRDefault="003C32D4" w:rsidP="00931F09">
      <w:pPr>
        <w:rPr>
          <w:lang w:val="en-US"/>
        </w:rPr>
      </w:pPr>
      <w:r>
        <w:rPr>
          <w:lang w:val="en-US"/>
        </w:rPr>
        <w:t xml:space="preserve">In the last plenary (RAN#87e) the </w:t>
      </w:r>
      <w:r w:rsidRPr="003C32D4">
        <w:rPr>
          <w:lang w:val="en-US"/>
        </w:rPr>
        <w:t xml:space="preserve">Study on IMT parameters for 6.425-7.025GHz, 7.025-7.125GHz and </w:t>
      </w:r>
      <w:bookmarkStart w:id="6" w:name="OLE_LINK29"/>
      <w:r w:rsidRPr="003C32D4">
        <w:rPr>
          <w:lang w:val="en-US"/>
        </w:rPr>
        <w:t>10.0-10.5GHz</w:t>
      </w:r>
      <w:bookmarkEnd w:id="6"/>
      <w:r>
        <w:rPr>
          <w:lang w:val="en-US"/>
        </w:rPr>
        <w:t xml:space="preserve"> was approved [1].</w:t>
      </w:r>
    </w:p>
    <w:p w14:paraId="0CBEEB87" w14:textId="255B65DC" w:rsidR="003C32D4" w:rsidRDefault="003C32D4" w:rsidP="007E42EB">
      <w:pPr>
        <w:rPr>
          <w:lang w:val="en-US"/>
        </w:rPr>
      </w:pPr>
      <w:r>
        <w:rPr>
          <w:lang w:val="en-US"/>
        </w:rPr>
        <w:t xml:space="preserve">The ranges </w:t>
      </w:r>
      <w:bookmarkStart w:id="7" w:name="OLE_LINK4"/>
      <w:r w:rsidRPr="003C32D4">
        <w:rPr>
          <w:lang w:val="en-US"/>
        </w:rPr>
        <w:t>6.425-7.025GHz, 7.025-7.125GHz</w:t>
      </w:r>
      <w:bookmarkEnd w:id="7"/>
      <w:r>
        <w:rPr>
          <w:lang w:val="en-US"/>
        </w:rPr>
        <w:t xml:space="preserve"> have already been agreed to be ins</w:t>
      </w:r>
      <w:r w:rsidR="006A1E7A">
        <w:rPr>
          <w:lang w:val="en-US"/>
        </w:rPr>
        <w:t xml:space="preserve">ide the FR1 definition, </w:t>
      </w:r>
      <w:r w:rsidR="007E42EB">
        <w:rPr>
          <w:lang w:val="en-US"/>
        </w:rPr>
        <w:t xml:space="preserve">however the range 10-10.5GHz has not yet been allocated a frequency range. </w:t>
      </w:r>
    </w:p>
    <w:p w14:paraId="3E5F69F6" w14:textId="1701F411" w:rsidR="007E42EB" w:rsidRDefault="007E42EB" w:rsidP="007E42EB">
      <w:pPr>
        <w:rPr>
          <w:lang w:val="en-US"/>
        </w:rPr>
      </w:pPr>
      <w:r>
        <w:rPr>
          <w:lang w:val="en-US"/>
        </w:rPr>
        <w:t xml:space="preserve">The frequency range makes a difference to how some of the parameters are specified, however and on some assumptions of the deployment (swept broadcast beams for example are used in FR2). However a number of </w:t>
      </w:r>
      <w:r w:rsidR="00E53C75">
        <w:rPr>
          <w:lang w:val="en-US"/>
        </w:rPr>
        <w:t>parameters</w:t>
      </w:r>
      <w:r>
        <w:rPr>
          <w:lang w:val="en-US"/>
        </w:rPr>
        <w:t xml:space="preserve"> requested by the IMT can be discussed without fixing the FR assumptions at this stage.</w:t>
      </w:r>
    </w:p>
    <w:p w14:paraId="7B117B1D" w14:textId="2559A82A" w:rsidR="000A7DD0" w:rsidRDefault="000A7DD0" w:rsidP="000A7DD0">
      <w:pPr>
        <w:pStyle w:val="1"/>
        <w:numPr>
          <w:ilvl w:val="0"/>
          <w:numId w:val="21"/>
        </w:numPr>
      </w:pPr>
      <w:r>
        <w:t>Discussion</w:t>
      </w:r>
    </w:p>
    <w:p w14:paraId="63C4166E" w14:textId="77777777" w:rsidR="00831C85" w:rsidRDefault="00BC5E39" w:rsidP="00BC5E39">
      <w:pPr>
        <w:rPr>
          <w:lang w:val="en-US"/>
        </w:rPr>
      </w:pPr>
      <w:r w:rsidRPr="00BC5E39">
        <w:rPr>
          <w:lang w:val="en-US"/>
        </w:rPr>
        <w:t>The following parameters are listed in the WP5D LS</w:t>
      </w:r>
      <w:r w:rsidR="00831C85">
        <w:rPr>
          <w:lang w:val="en-US"/>
        </w:rPr>
        <w:t>,</w:t>
      </w:r>
    </w:p>
    <w:p w14:paraId="0AC66E11" w14:textId="749D5F56" w:rsidR="00BC5E39" w:rsidRDefault="00BC5E39" w:rsidP="00831C85">
      <w:pPr>
        <w:pStyle w:val="af4"/>
        <w:numPr>
          <w:ilvl w:val="0"/>
          <w:numId w:val="44"/>
        </w:numPr>
        <w:ind w:firstLine="400"/>
        <w:rPr>
          <w:rFonts w:cs="Times New Roman"/>
        </w:rPr>
      </w:pPr>
      <w:r w:rsidRPr="00831C85">
        <w:rPr>
          <w:rFonts w:cs="Times New Roman"/>
        </w:rPr>
        <w:t>Duplex Method</w:t>
      </w:r>
    </w:p>
    <w:p w14:paraId="208D4838" w14:textId="7C8D7B7C" w:rsidR="00831C85" w:rsidRDefault="00831C85" w:rsidP="00831C85">
      <w:pPr>
        <w:pStyle w:val="af4"/>
        <w:numPr>
          <w:ilvl w:val="0"/>
          <w:numId w:val="44"/>
        </w:numPr>
        <w:ind w:firstLine="400"/>
        <w:rPr>
          <w:rFonts w:cs="Times New Roman"/>
        </w:rPr>
      </w:pPr>
      <w:r w:rsidRPr="00831C85">
        <w:rPr>
          <w:rFonts w:cs="Times New Roman"/>
        </w:rPr>
        <w:t>Channel bandwidth (MHz)</w:t>
      </w:r>
    </w:p>
    <w:p w14:paraId="5AC72D78" w14:textId="50CAEA03" w:rsidR="00831C85" w:rsidRDefault="00831C85" w:rsidP="00831C85">
      <w:pPr>
        <w:pStyle w:val="af4"/>
        <w:numPr>
          <w:ilvl w:val="0"/>
          <w:numId w:val="44"/>
        </w:numPr>
        <w:ind w:firstLine="400"/>
        <w:rPr>
          <w:rFonts w:cs="Times New Roman"/>
        </w:rPr>
      </w:pPr>
      <w:bookmarkStart w:id="8" w:name="OLE_LINK3"/>
      <w:r w:rsidRPr="00831C85">
        <w:rPr>
          <w:rFonts w:cs="Times New Roman"/>
        </w:rPr>
        <w:t>Signal bandwidth (MHz)</w:t>
      </w:r>
    </w:p>
    <w:p w14:paraId="138066D6" w14:textId="6354AB4A" w:rsidR="00831C85" w:rsidRDefault="00831C85" w:rsidP="00831C85">
      <w:pPr>
        <w:pStyle w:val="af4"/>
        <w:numPr>
          <w:ilvl w:val="0"/>
          <w:numId w:val="44"/>
        </w:numPr>
        <w:ind w:firstLine="400"/>
        <w:rPr>
          <w:rFonts w:cs="Times New Roman"/>
        </w:rPr>
      </w:pPr>
      <w:bookmarkStart w:id="9" w:name="OLE_LINK5"/>
      <w:bookmarkEnd w:id="8"/>
      <w:r w:rsidRPr="00831C85">
        <w:rPr>
          <w:rFonts w:cs="Times New Roman"/>
        </w:rPr>
        <w:t>Transmitter characteristics</w:t>
      </w:r>
    </w:p>
    <w:bookmarkEnd w:id="9"/>
    <w:p w14:paraId="423C0F3C" w14:textId="6E615AA8" w:rsidR="00831C85" w:rsidRDefault="00831C85" w:rsidP="00831C85">
      <w:pPr>
        <w:pStyle w:val="af4"/>
        <w:numPr>
          <w:ilvl w:val="0"/>
          <w:numId w:val="44"/>
        </w:numPr>
        <w:ind w:firstLine="400"/>
        <w:rPr>
          <w:rFonts w:cs="Times New Roman"/>
        </w:rPr>
      </w:pPr>
      <w:r w:rsidRPr="00831C85">
        <w:rPr>
          <w:rFonts w:cs="Times New Roman"/>
        </w:rPr>
        <w:t>Receiver characteristics</w:t>
      </w:r>
    </w:p>
    <w:p w14:paraId="605BD289" w14:textId="77777777" w:rsidR="00831C85" w:rsidRDefault="00831C85" w:rsidP="00831C85">
      <w:pPr>
        <w:rPr>
          <w:b/>
          <w:u w:val="single"/>
        </w:rPr>
      </w:pPr>
      <w:r w:rsidRPr="00831C85">
        <w:rPr>
          <w:b/>
          <w:u w:val="single"/>
        </w:rPr>
        <w:t>Duplex Method</w:t>
      </w:r>
    </w:p>
    <w:p w14:paraId="24E2508E" w14:textId="1939149E" w:rsidR="001F7A32" w:rsidRPr="00831C85" w:rsidRDefault="001F7A32" w:rsidP="00831C85">
      <w:pPr>
        <w:rPr>
          <w:b/>
          <w:u w:val="single"/>
        </w:rPr>
      </w:pPr>
      <w:r>
        <w:rPr>
          <w:rFonts w:cs="v5.0.0"/>
        </w:rPr>
        <w:t>It is a system parameter and should be the same for BS and UE.</w:t>
      </w:r>
    </w:p>
    <w:p w14:paraId="2F3C3ABE" w14:textId="3DD8B5FF" w:rsidR="00831C85" w:rsidRDefault="00831C85" w:rsidP="00831C85">
      <w:pPr>
        <w:rPr>
          <w:rFonts w:cs="v5.0.0"/>
        </w:rPr>
      </w:pPr>
      <w:r>
        <w:rPr>
          <w:lang w:val="en-US"/>
        </w:rPr>
        <w:t>The range</w:t>
      </w:r>
      <w:r w:rsidRPr="003C32D4">
        <w:rPr>
          <w:lang w:val="en-US"/>
        </w:rPr>
        <w:t xml:space="preserve"> </w:t>
      </w:r>
      <w:r w:rsidR="007E42EB">
        <w:rPr>
          <w:lang w:val="en-US"/>
        </w:rPr>
        <w:t>10-10.5</w:t>
      </w:r>
      <w:r w:rsidRPr="003C32D4">
        <w:rPr>
          <w:lang w:val="en-US"/>
        </w:rPr>
        <w:t>GHz</w:t>
      </w:r>
      <w:r>
        <w:t xml:space="preserve"> are </w:t>
      </w:r>
      <w:r>
        <w:rPr>
          <w:rFonts w:cs="v5.0.0"/>
        </w:rPr>
        <w:t>unpaired spectrum, hence the duplex mode should be TDD.</w:t>
      </w:r>
      <w:r w:rsidR="001F7A32">
        <w:rPr>
          <w:rFonts w:cs="v5.0.0"/>
        </w:rPr>
        <w:t xml:space="preserve"> </w:t>
      </w:r>
    </w:p>
    <w:p w14:paraId="6BEA88E8" w14:textId="77777777" w:rsidR="0066772D" w:rsidRDefault="00831C85" w:rsidP="0066772D">
      <w:pPr>
        <w:rPr>
          <w:b/>
          <w:u w:val="single"/>
        </w:rPr>
      </w:pPr>
      <w:r w:rsidRPr="00831C85">
        <w:rPr>
          <w:b/>
          <w:u w:val="single"/>
        </w:rPr>
        <w:t>Channel bandwidth</w:t>
      </w:r>
      <w:r w:rsidR="0066772D">
        <w:rPr>
          <w:b/>
          <w:u w:val="single"/>
        </w:rPr>
        <w:t xml:space="preserve">, </w:t>
      </w:r>
      <w:r w:rsidR="0066772D" w:rsidRPr="0066772D">
        <w:rPr>
          <w:b/>
          <w:u w:val="single"/>
        </w:rPr>
        <w:t>Signal bandwidth (MHz)</w:t>
      </w:r>
    </w:p>
    <w:p w14:paraId="3DCAC97F" w14:textId="27A0E4CE" w:rsidR="001F7A32" w:rsidRPr="0066772D" w:rsidRDefault="001F7A32" w:rsidP="0066772D">
      <w:pPr>
        <w:rPr>
          <w:b/>
          <w:u w:val="single"/>
        </w:rPr>
      </w:pPr>
      <w:r>
        <w:rPr>
          <w:rFonts w:cs="v5.0.0"/>
        </w:rPr>
        <w:t>It is a system parameter and should be the same for BS and UE.</w:t>
      </w:r>
    </w:p>
    <w:p w14:paraId="65AABA51" w14:textId="0101EC48" w:rsidR="00831C85" w:rsidRDefault="00AF05EE" w:rsidP="00AF05EE">
      <w:pPr>
        <w:rPr>
          <w:lang w:val="en-US"/>
        </w:rPr>
      </w:pPr>
      <w:r>
        <w:t xml:space="preserve">The supported channel bandwidths are defined per operating band. For the band operation in the range </w:t>
      </w:r>
      <w:r w:rsidR="007E42EB">
        <w:rPr>
          <w:lang w:val="en-US"/>
        </w:rPr>
        <w:t>10</w:t>
      </w:r>
      <w:r w:rsidRPr="003C32D4">
        <w:rPr>
          <w:lang w:val="en-US"/>
        </w:rPr>
        <w:t>-</w:t>
      </w:r>
      <w:r w:rsidR="007E42EB">
        <w:rPr>
          <w:lang w:val="en-US"/>
        </w:rPr>
        <w:t>10.5</w:t>
      </w:r>
      <w:r w:rsidRPr="003C32D4">
        <w:rPr>
          <w:lang w:val="en-US"/>
        </w:rPr>
        <w:t>GHz</w:t>
      </w:r>
      <w:r w:rsidR="007E42EB">
        <w:rPr>
          <w:lang w:val="en-US"/>
        </w:rPr>
        <w:t>, the total band range is 500 MHz, this is larger than most FR1 bands but on par with the high frequency TDD band (n77, n78,n79), and is smaller than most FR2 bands.</w:t>
      </w:r>
      <w:r w:rsidR="004F4D76">
        <w:rPr>
          <w:lang w:val="en-US"/>
        </w:rPr>
        <w:t xml:space="preserve"> We think existing 100 MHz max channel bandwidth can be reused for the band. Carrier aggregation will be defined for the operator hold </w:t>
      </w:r>
      <w:r w:rsidR="00727F86">
        <w:rPr>
          <w:lang w:val="en-US"/>
        </w:rPr>
        <w:t xml:space="preserve">wide spectrum, e.g. </w:t>
      </w:r>
      <w:r w:rsidR="004F4D76">
        <w:rPr>
          <w:lang w:val="en-US"/>
        </w:rPr>
        <w:t>200~400 MHz bandwidth</w:t>
      </w:r>
      <w:r w:rsidR="00727F86">
        <w:rPr>
          <w:lang w:val="en-US"/>
        </w:rPr>
        <w:t>. The transmission bandwidth configuration defined in BS/UE core spec can be used to derive the signal bandwidth.</w:t>
      </w:r>
    </w:p>
    <w:p w14:paraId="39D6B484" w14:textId="77777777" w:rsidR="00727F86" w:rsidRPr="00727F86" w:rsidRDefault="00727F86" w:rsidP="00727F86">
      <w:pPr>
        <w:rPr>
          <w:b/>
          <w:u w:val="single"/>
        </w:rPr>
      </w:pPr>
      <w:r w:rsidRPr="00727F86">
        <w:rPr>
          <w:b/>
          <w:u w:val="single"/>
        </w:rPr>
        <w:t>Transmitter characteristics</w:t>
      </w:r>
    </w:p>
    <w:p w14:paraId="09074560" w14:textId="77777777" w:rsidR="00C11490" w:rsidRDefault="005A1FA8" w:rsidP="00AF05EE">
      <w:pPr>
        <w:rPr>
          <w:rFonts w:asciiTheme="majorBidi" w:hAnsiTheme="majorBidi" w:cstheme="majorBidi"/>
          <w:lang w:val="en-US"/>
        </w:rPr>
      </w:pPr>
      <w:r w:rsidRPr="00F23EE7">
        <w:rPr>
          <w:rFonts w:asciiTheme="majorBidi" w:hAnsiTheme="majorBidi" w:cstheme="majorBidi"/>
          <w:b/>
          <w:lang w:val="en-US"/>
        </w:rPr>
        <w:t>Power dynamic range (dB)</w:t>
      </w:r>
      <w:r>
        <w:rPr>
          <w:rFonts w:asciiTheme="majorBidi" w:hAnsiTheme="majorBidi" w:cstheme="majorBidi"/>
          <w:lang w:val="en-US"/>
        </w:rPr>
        <w:t xml:space="preserve">: </w:t>
      </w:r>
    </w:p>
    <w:p w14:paraId="3CCCFBF1" w14:textId="0C7CD599" w:rsidR="00C11490" w:rsidRDefault="00C11490" w:rsidP="00AF05EE">
      <w:pPr>
        <w:rPr>
          <w:rFonts w:asciiTheme="majorBidi" w:hAnsiTheme="majorBidi" w:cstheme="majorBidi"/>
          <w:lang w:val="en-US"/>
        </w:rPr>
      </w:pPr>
      <w:r>
        <w:rPr>
          <w:rFonts w:asciiTheme="majorBidi" w:hAnsiTheme="majorBidi" w:cstheme="majorBidi"/>
          <w:lang w:val="en-US"/>
        </w:rPr>
        <w:t>BS: There are separate requirements for FR1 and FR2, however for the same CBW and SCS the required dynamic range is the same (+/-0.1dB), for the purposes for this response therefore</w:t>
      </w:r>
      <w:r w:rsidR="00BF012C">
        <w:rPr>
          <w:rFonts w:asciiTheme="majorBidi" w:hAnsiTheme="majorBidi" w:cstheme="majorBidi"/>
          <w:lang w:val="en-US"/>
        </w:rPr>
        <w:t xml:space="preserve"> the FR1 values can be quoted, </w:t>
      </w:r>
      <w:r w:rsidR="005A1FA8">
        <w:rPr>
          <w:rFonts w:asciiTheme="majorBidi" w:hAnsiTheme="majorBidi" w:cstheme="majorBidi"/>
          <w:lang w:val="en-US"/>
        </w:rPr>
        <w:t xml:space="preserve">Refer to TS 38.104 clause 6.3.3 </w:t>
      </w:r>
    </w:p>
    <w:p w14:paraId="7D1EB0EF" w14:textId="2DD710A5" w:rsidR="005A1FA8" w:rsidRPr="00F23EE7" w:rsidRDefault="005A1FA8" w:rsidP="00AF05EE">
      <w:pPr>
        <w:rPr>
          <w:rFonts w:asciiTheme="majorBidi" w:hAnsiTheme="majorBidi" w:cstheme="majorBidi"/>
          <w:b/>
          <w:lang w:val="en-US"/>
        </w:rPr>
      </w:pPr>
      <w:r w:rsidRPr="00F23EE7">
        <w:rPr>
          <w:rFonts w:asciiTheme="majorBidi" w:hAnsiTheme="majorBidi" w:cstheme="majorBidi"/>
          <w:b/>
          <w:lang w:val="en-US"/>
        </w:rPr>
        <w:lastRenderedPageBreak/>
        <w:t>Spectral mask, ACLR</w:t>
      </w:r>
      <w:r w:rsidR="00F23EE7">
        <w:rPr>
          <w:rFonts w:asciiTheme="majorBidi" w:hAnsiTheme="majorBidi" w:cstheme="majorBidi"/>
          <w:b/>
          <w:lang w:val="en-US"/>
        </w:rPr>
        <w:t>:</w:t>
      </w:r>
    </w:p>
    <w:p w14:paraId="6A57A05B" w14:textId="618F0EC6" w:rsidR="00831C85" w:rsidRDefault="007161B3" w:rsidP="00831C85">
      <w:r>
        <w:t>Previously for all FR1 frequencies the values determined for the 2GHz BS have been adopted</w:t>
      </w:r>
      <w:r w:rsidR="00A942AD">
        <w:t xml:space="preserve">, e.g. </w:t>
      </w:r>
      <w:r>
        <w:t xml:space="preserve">45 </w:t>
      </w:r>
      <w:r w:rsidR="00A942AD">
        <w:t>dBc BS ACLR and 30 dB</w:t>
      </w:r>
      <w:r>
        <w:t xml:space="preserve"> UE</w:t>
      </w:r>
      <w:r w:rsidR="00A942AD">
        <w:t xml:space="preserve"> ACS for DL. For the higher frequency and associated higher path loss, it is foreseen that the required ACIR will be lower. It will be important that the ACLR and ACS are not over specified.</w:t>
      </w:r>
      <w:r w:rsidR="00F23EE7">
        <w:t xml:space="preserve"> Hence it is important that co-existence simulations are carried out to derive the ACLR and ACS limits. </w:t>
      </w:r>
    </w:p>
    <w:p w14:paraId="729BEE53" w14:textId="77777777" w:rsidR="00E53C75" w:rsidRDefault="00F23EE7" w:rsidP="00831C85">
      <w:pPr>
        <w:rPr>
          <w:rFonts w:eastAsia="MS Mincho"/>
          <w:lang w:eastAsia="ja-JP"/>
        </w:rPr>
      </w:pPr>
      <w:r w:rsidRPr="00CE089B">
        <w:rPr>
          <w:rFonts w:asciiTheme="majorBidi" w:hAnsiTheme="majorBidi" w:cstheme="majorBidi"/>
          <w:b/>
          <w:lang w:val="en-US"/>
        </w:rPr>
        <w:t>Maximum output power:</w:t>
      </w:r>
      <w:r>
        <w:rPr>
          <w:rFonts w:eastAsia="MS Mincho"/>
          <w:lang w:eastAsia="ja-JP"/>
        </w:rPr>
        <w:t xml:space="preserve"> </w:t>
      </w:r>
    </w:p>
    <w:p w14:paraId="28E8EC81" w14:textId="36B0D8E5" w:rsidR="00E53C75" w:rsidRDefault="00CE089B" w:rsidP="00831C85">
      <w:pPr>
        <w:rPr>
          <w:rFonts w:asciiTheme="majorBidi" w:hAnsiTheme="majorBidi" w:cstheme="majorBidi"/>
          <w:lang w:val="en-US"/>
        </w:rPr>
      </w:pPr>
      <w:r>
        <w:rPr>
          <w:rFonts w:asciiTheme="majorBidi" w:hAnsiTheme="majorBidi" w:cstheme="majorBidi"/>
          <w:lang w:val="en-US"/>
        </w:rPr>
        <w:t>Refer to TS 38.104 clause 6.2 and 9.3</w:t>
      </w:r>
      <w:r w:rsidR="00E53C75">
        <w:rPr>
          <w:rFonts w:asciiTheme="majorBidi" w:hAnsiTheme="majorBidi" w:cstheme="majorBidi"/>
          <w:lang w:val="en-US"/>
        </w:rPr>
        <w:t>.</w:t>
      </w:r>
      <w:r>
        <w:rPr>
          <w:rFonts w:asciiTheme="majorBidi" w:hAnsiTheme="majorBidi" w:cstheme="majorBidi"/>
          <w:lang w:val="en-US"/>
        </w:rPr>
        <w:t xml:space="preserve"> </w:t>
      </w:r>
      <w:r w:rsidR="00E53C75">
        <w:rPr>
          <w:rFonts w:asciiTheme="majorBidi" w:hAnsiTheme="majorBidi" w:cstheme="majorBidi"/>
          <w:lang w:val="en-US"/>
        </w:rPr>
        <w:t>We recommend co-existence simulations are done with 43dBm/100MHz per polarization.</w:t>
      </w:r>
    </w:p>
    <w:p w14:paraId="4836A270" w14:textId="27871E66" w:rsidR="00F23EE7" w:rsidRDefault="00CE089B" w:rsidP="00831C85">
      <w:pPr>
        <w:rPr>
          <w:b/>
          <w:u w:val="single"/>
        </w:rPr>
      </w:pPr>
      <w:r w:rsidRPr="00CE089B">
        <w:rPr>
          <w:b/>
          <w:u w:val="single"/>
        </w:rPr>
        <w:t>Receiver characteristics</w:t>
      </w:r>
    </w:p>
    <w:p w14:paraId="2D8B0BD1" w14:textId="533B276E" w:rsidR="00CE089B" w:rsidRDefault="00CE089B" w:rsidP="00831C85">
      <w:pPr>
        <w:rPr>
          <w:rFonts w:asciiTheme="majorBidi" w:hAnsiTheme="majorBidi" w:cstheme="majorBidi"/>
          <w:b/>
          <w:lang w:val="en-US"/>
        </w:rPr>
      </w:pPr>
      <w:r w:rsidRPr="00306728">
        <w:rPr>
          <w:rFonts w:asciiTheme="majorBidi" w:hAnsiTheme="majorBidi" w:cstheme="majorBidi"/>
          <w:b/>
          <w:lang w:val="en-US"/>
        </w:rPr>
        <w:t>Noise figure</w:t>
      </w:r>
      <w:r w:rsidR="00306728" w:rsidRPr="00306728">
        <w:rPr>
          <w:rFonts w:asciiTheme="majorBidi" w:hAnsiTheme="majorBidi" w:cstheme="majorBidi"/>
          <w:b/>
          <w:lang w:val="en-US"/>
        </w:rPr>
        <w:t xml:space="preserve">: </w:t>
      </w:r>
    </w:p>
    <w:p w14:paraId="74ECACCE" w14:textId="287D8675" w:rsidR="001000DC" w:rsidRPr="00E53C75" w:rsidRDefault="001000DC" w:rsidP="00306728">
      <w:r>
        <w:t>The assumptions from TR 38.820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1000DC" w:rsidRPr="00562446" w14:paraId="4F1EB44F" w14:textId="77777777" w:rsidTr="0000279B">
        <w:trPr>
          <w:jc w:val="center"/>
        </w:trPr>
        <w:tc>
          <w:tcPr>
            <w:tcW w:w="0" w:type="auto"/>
            <w:shd w:val="clear" w:color="auto" w:fill="auto"/>
          </w:tcPr>
          <w:p w14:paraId="36AE4E60" w14:textId="77777777" w:rsidR="001000DC" w:rsidRPr="00562446" w:rsidRDefault="001000DC" w:rsidP="0000279B">
            <w:pPr>
              <w:pStyle w:val="TAH"/>
            </w:pPr>
            <w:r w:rsidRPr="00562446">
              <w:t>Example frequency (GHz)</w:t>
            </w:r>
          </w:p>
        </w:tc>
        <w:tc>
          <w:tcPr>
            <w:tcW w:w="3147" w:type="dxa"/>
            <w:shd w:val="clear" w:color="auto" w:fill="auto"/>
          </w:tcPr>
          <w:p w14:paraId="5801964F" w14:textId="77777777" w:rsidR="001000DC" w:rsidRPr="00562446" w:rsidRDefault="001000DC" w:rsidP="0000279B">
            <w:pPr>
              <w:pStyle w:val="TAH"/>
            </w:pPr>
            <w:r w:rsidRPr="00562446">
              <w:t>Typical NF values for NR BS (dB)</w:t>
            </w:r>
          </w:p>
        </w:tc>
        <w:tc>
          <w:tcPr>
            <w:tcW w:w="0" w:type="auto"/>
          </w:tcPr>
          <w:p w14:paraId="4FF041F2" w14:textId="77777777" w:rsidR="001000DC" w:rsidRPr="00562446" w:rsidRDefault="001000DC" w:rsidP="0000279B">
            <w:pPr>
              <w:pStyle w:val="TAH"/>
            </w:pPr>
            <w:r w:rsidRPr="00562446">
              <w:t>Typical NF values for NR UE (dB)</w:t>
            </w:r>
          </w:p>
        </w:tc>
      </w:tr>
      <w:tr w:rsidR="001000DC" w:rsidRPr="00562446" w14:paraId="2C261388" w14:textId="77777777" w:rsidTr="0000279B">
        <w:trPr>
          <w:jc w:val="center"/>
        </w:trPr>
        <w:tc>
          <w:tcPr>
            <w:tcW w:w="0" w:type="auto"/>
            <w:shd w:val="clear" w:color="auto" w:fill="auto"/>
          </w:tcPr>
          <w:p w14:paraId="67F81AE8" w14:textId="77777777" w:rsidR="001000DC" w:rsidRPr="00562446" w:rsidRDefault="001000DC" w:rsidP="0000279B">
            <w:pPr>
              <w:pStyle w:val="TAC"/>
            </w:pPr>
            <w:r w:rsidRPr="00562446">
              <w:t>10</w:t>
            </w:r>
          </w:p>
        </w:tc>
        <w:tc>
          <w:tcPr>
            <w:tcW w:w="3147" w:type="dxa"/>
            <w:shd w:val="clear" w:color="auto" w:fill="auto"/>
          </w:tcPr>
          <w:p w14:paraId="342D18D0" w14:textId="77777777" w:rsidR="001000DC" w:rsidRPr="00562446" w:rsidRDefault="001000DC" w:rsidP="0000279B">
            <w:pPr>
              <w:pStyle w:val="TAC"/>
            </w:pPr>
            <w:r w:rsidRPr="00562446">
              <w:t xml:space="preserve">7 </w:t>
            </w:r>
          </w:p>
        </w:tc>
        <w:tc>
          <w:tcPr>
            <w:tcW w:w="0" w:type="auto"/>
          </w:tcPr>
          <w:p w14:paraId="411DB7EF" w14:textId="77777777" w:rsidR="001000DC" w:rsidRPr="00562446" w:rsidRDefault="001000DC" w:rsidP="0000279B">
            <w:pPr>
              <w:pStyle w:val="TAC"/>
            </w:pPr>
            <w:r>
              <w:rPr>
                <w:rFonts w:cs="Arial"/>
              </w:rPr>
              <w:t>9</w:t>
            </w:r>
          </w:p>
        </w:tc>
      </w:tr>
      <w:tr w:rsidR="001000DC" w14:paraId="026EF815" w14:textId="77777777" w:rsidTr="0000279B">
        <w:trPr>
          <w:jc w:val="center"/>
        </w:trPr>
        <w:tc>
          <w:tcPr>
            <w:tcW w:w="8591" w:type="dxa"/>
            <w:gridSpan w:val="3"/>
            <w:shd w:val="clear" w:color="auto" w:fill="auto"/>
          </w:tcPr>
          <w:p w14:paraId="35225DA3" w14:textId="77777777" w:rsidR="001000DC" w:rsidRDefault="001000DC" w:rsidP="0000279B">
            <w:pPr>
              <w:pStyle w:val="TAN"/>
              <w:rPr>
                <w:rFonts w:cs="Arial"/>
              </w:rPr>
            </w:pPr>
            <w:r>
              <w:t>Note:</w:t>
            </w:r>
            <w:r>
              <w:tab/>
              <w:t>UE implementation margin can vary. NF value could be revised for higher frequencies. NF value shall not be revised to a value that is higher than the FR2 value.</w:t>
            </w:r>
          </w:p>
        </w:tc>
      </w:tr>
    </w:tbl>
    <w:p w14:paraId="372D26CD" w14:textId="52788755" w:rsidR="001000DC" w:rsidRPr="001000DC" w:rsidRDefault="001000DC" w:rsidP="00306728"/>
    <w:p w14:paraId="2484770B" w14:textId="2BE96734" w:rsidR="00CE089B" w:rsidRDefault="00CE089B" w:rsidP="00831C85">
      <w:pPr>
        <w:rPr>
          <w:rFonts w:asciiTheme="majorBidi" w:hAnsiTheme="majorBidi" w:cstheme="majorBidi"/>
          <w:b/>
          <w:lang w:val="en-US"/>
        </w:rPr>
      </w:pPr>
      <w:r w:rsidRPr="00306728">
        <w:rPr>
          <w:rFonts w:asciiTheme="majorBidi" w:hAnsiTheme="majorBidi" w:cstheme="majorBidi"/>
          <w:b/>
          <w:lang w:val="en-US"/>
        </w:rPr>
        <w:t>Sensitivity</w:t>
      </w:r>
      <w:r w:rsidR="00887638">
        <w:rPr>
          <w:rFonts w:asciiTheme="majorBidi" w:hAnsiTheme="majorBidi" w:cstheme="majorBidi"/>
          <w:b/>
          <w:lang w:val="en-US"/>
        </w:rPr>
        <w:t>:</w:t>
      </w:r>
    </w:p>
    <w:p w14:paraId="6EA00977" w14:textId="4342893E" w:rsidR="001000DC" w:rsidRDefault="0088627E" w:rsidP="00957B3A">
      <w:pPr>
        <w:rPr>
          <w:lang w:val="en-US"/>
        </w:rPr>
      </w:pPr>
      <w:r>
        <w:rPr>
          <w:lang w:val="en-US"/>
        </w:rPr>
        <w:t>As</w:t>
      </w:r>
      <w:r w:rsidR="001000DC">
        <w:rPr>
          <w:lang w:val="en-US"/>
        </w:rPr>
        <w:t xml:space="preserve"> it is not clear if the 10-10.5GHz band will be FR1 or FR2 it is not clear if it will have a conducted sensitivity requirement, however the OTA sensitivity requirement will be needed either way and will be based on the NGF and the antenna gain:</w:t>
      </w:r>
    </w:p>
    <w:p w14:paraId="3763BCFB" w14:textId="5A5EAEEC" w:rsidR="009B4DE0" w:rsidRPr="009B4DE0" w:rsidRDefault="009B4DE0" w:rsidP="009B4DE0">
      <w:pPr>
        <w:rPr>
          <w:rFonts w:cs="Arial"/>
        </w:rPr>
      </w:pPr>
      <w:r>
        <w:tab/>
      </w:r>
      <w:r>
        <w:rPr>
          <w:rFonts w:cs="Arial"/>
        </w:rPr>
        <w:tab/>
      </w:r>
      <m:oMath>
        <m:sSub>
          <m:sSubPr>
            <m:ctrlPr>
              <w:rPr>
                <w:rFonts w:ascii="Cambria Math" w:hAnsi="Cambria Math" w:cs="Arial"/>
                <w:i/>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rPr>
            </m:ctrlPr>
          </m:dPr>
          <m:e>
            <m:r>
              <w:rPr>
                <w:rFonts w:ascii="Cambria Math" w:hAnsi="Cambria Math" w:cs="Arial"/>
              </w:rPr>
              <m:t>BW</m:t>
            </m:r>
          </m:e>
        </m:d>
        <m:r>
          <w:rPr>
            <w:rFonts w:ascii="Cambria Math" w:hAnsi="Cambria Math" w:cs="Arial"/>
          </w:rPr>
          <m:t>+NF+IM+SNR-G    (dBm)</m:t>
        </m:r>
      </m:oMath>
    </w:p>
    <w:p w14:paraId="0855B072" w14:textId="2A1C3665" w:rsidR="009B4DE0" w:rsidRDefault="009B4DE0" w:rsidP="009B4DE0">
      <w:r w:rsidRPr="0037796D">
        <w:t>Where: BW is the noise BW of the FRC, NF is the noise figure, IM is implantation margin not related to antenna array</w:t>
      </w:r>
      <w:r w:rsidR="0088627E">
        <w:t xml:space="preserve"> (2.5dB)</w:t>
      </w:r>
      <w:r w:rsidRPr="0037796D">
        <w:t xml:space="preserve">, SNR is the required SNR for demodulation </w:t>
      </w:r>
      <w:r w:rsidR="0088627E">
        <w:t xml:space="preserve">(-1dB) </w:t>
      </w:r>
      <w:r w:rsidRPr="0037796D">
        <w:t>and G is the antenna gain and RF losses.</w:t>
      </w:r>
    </w:p>
    <w:p w14:paraId="18CCC9D6" w14:textId="47FD78FE" w:rsidR="00887638" w:rsidRDefault="009B4DE0" w:rsidP="00957B3A">
      <w:r>
        <w:t xml:space="preserve">The antenna gain range for wide area can be assumed to be the same as the FR2 </w:t>
      </w:r>
      <w:r w:rsidR="0088627E">
        <w:t>antenna</w:t>
      </w:r>
      <w:r>
        <w:t xml:space="preserve"> gain range (limited by maximum number of practical TRx at the high end and min range at the low end), and is 10 to 33dBi</w:t>
      </w:r>
    </w:p>
    <w:p w14:paraId="5BA07001" w14:textId="0B8FC168" w:rsidR="009B4DE0" w:rsidRDefault="0088627E" w:rsidP="00957B3A">
      <w:pPr>
        <w:rPr>
          <w:lang w:val="en-US"/>
        </w:rPr>
      </w:pPr>
      <w:r>
        <w:rPr>
          <w:rFonts w:hint="eastAsia"/>
          <w:lang w:val="en-US"/>
        </w:rPr>
        <w:t>I</w:t>
      </w:r>
      <w:r>
        <w:rPr>
          <w:lang w:val="en-US"/>
        </w:rPr>
        <w:t>f polarization diversity gain is considered an additional 3dB gain is added.</w:t>
      </w:r>
    </w:p>
    <w:p w14:paraId="511B948B" w14:textId="5D8FD141" w:rsidR="00CE089B" w:rsidRDefault="00CE089B" w:rsidP="00831C85">
      <w:pPr>
        <w:rPr>
          <w:rFonts w:asciiTheme="majorBidi" w:hAnsiTheme="majorBidi" w:cstheme="majorBidi"/>
          <w:b/>
          <w:lang w:val="en-US"/>
        </w:rPr>
      </w:pPr>
      <w:r w:rsidRPr="00306728">
        <w:rPr>
          <w:rFonts w:asciiTheme="majorBidi" w:hAnsiTheme="majorBidi" w:cstheme="majorBidi"/>
          <w:b/>
          <w:lang w:val="en-US"/>
        </w:rPr>
        <w:t>Blocking response</w:t>
      </w:r>
    </w:p>
    <w:p w14:paraId="5BDBC6B0" w14:textId="42AECF73" w:rsidR="00844B3D" w:rsidRDefault="00844B3D" w:rsidP="00831C85">
      <w:pPr>
        <w:rPr>
          <w:lang w:val="en-US"/>
        </w:rPr>
      </w:pPr>
      <w:r>
        <w:rPr>
          <w:rFonts w:hint="eastAsia"/>
          <w:lang w:val="en-US"/>
        </w:rPr>
        <w:t>L</w:t>
      </w:r>
      <w:r>
        <w:rPr>
          <w:lang w:val="en-US"/>
        </w:rPr>
        <w:t>ike ACLR/ACS the blocking interferer level is reduced by higher path loss. The increased PL at 10-10.5GHz means that blocking levels may be lower, over specifying blocking levels is not recommended and hence a co-existence IBB simulation is recommended.</w:t>
      </w:r>
    </w:p>
    <w:p w14:paraId="34290DB5" w14:textId="5B956254" w:rsidR="00887638" w:rsidRDefault="00844B3D" w:rsidP="00831C85">
      <w:pPr>
        <w:rPr>
          <w:color w:val="FF0000"/>
        </w:rPr>
      </w:pPr>
      <w:r>
        <w:rPr>
          <w:lang w:val="en-US"/>
        </w:rPr>
        <w:t>Blocking requirements differ depending on the FR1 or FR2 BS type although OTA requirements use an offset on the REFSENS value which is relative to the antenna gain. AS 10GHz will defiantly require OTA specification this is the best requirement type to assume.</w:t>
      </w:r>
    </w:p>
    <w:p w14:paraId="08A704C1" w14:textId="00D03441" w:rsidR="00CE089B" w:rsidRDefault="00CE089B" w:rsidP="00831C85">
      <w:pPr>
        <w:rPr>
          <w:rFonts w:asciiTheme="majorBidi" w:hAnsiTheme="majorBidi" w:cstheme="majorBidi"/>
          <w:b/>
          <w:lang w:val="en-US"/>
        </w:rPr>
      </w:pPr>
      <w:r w:rsidRPr="00306728">
        <w:rPr>
          <w:rFonts w:asciiTheme="majorBidi" w:hAnsiTheme="majorBidi" w:cstheme="majorBidi"/>
          <w:b/>
          <w:lang w:val="en-US"/>
        </w:rPr>
        <w:t>ACS</w:t>
      </w:r>
    </w:p>
    <w:p w14:paraId="491FC876" w14:textId="02E22E37" w:rsidR="001E2D63" w:rsidRPr="001E2D63" w:rsidRDefault="001E2D63" w:rsidP="00831C85">
      <w:r w:rsidRPr="001E2D63">
        <w:t xml:space="preserve">As discussed for ACLR, </w:t>
      </w:r>
      <w:r>
        <w:t>co-existence simulations are carried out to derive the ACLR and ACS limits.</w:t>
      </w:r>
    </w:p>
    <w:p w14:paraId="0E79DF51" w14:textId="408A0A07" w:rsidR="00D8669A" w:rsidRDefault="001E2D63" w:rsidP="0062377C">
      <w:pPr>
        <w:pStyle w:val="1"/>
        <w:numPr>
          <w:ilvl w:val="0"/>
          <w:numId w:val="21"/>
        </w:numPr>
      </w:pPr>
      <w:r>
        <w:t>Conclusion</w:t>
      </w:r>
    </w:p>
    <w:p w14:paraId="0B0F2CD2" w14:textId="53EA5E1A" w:rsidR="001E2D63" w:rsidRDefault="001E2D63" w:rsidP="0062377C">
      <w:r>
        <w:rPr>
          <w:rFonts w:hint="eastAsia"/>
        </w:rPr>
        <w:t>T</w:t>
      </w:r>
      <w:r>
        <w:t xml:space="preserve">he contribution provide an overview on </w:t>
      </w:r>
      <w:r>
        <w:rPr>
          <w:lang w:val="en-US"/>
        </w:rPr>
        <w:t>IMT technology related parameters</w:t>
      </w:r>
      <w:r w:rsidR="000D0865">
        <w:rPr>
          <w:lang w:val="en-US"/>
        </w:rPr>
        <w:t xml:space="preserve"> in WP5D LS</w:t>
      </w:r>
      <w:r w:rsidR="004A08D1">
        <w:rPr>
          <w:lang w:val="en-US"/>
        </w:rPr>
        <w:t xml:space="preserve"> for the 10-105GHz frequency range</w:t>
      </w:r>
      <w:r w:rsidR="003A72C3">
        <w:rPr>
          <w:lang w:val="en-US"/>
        </w:rPr>
        <w:t xml:space="preserve"> BS</w:t>
      </w:r>
      <w:r w:rsidR="000D0865">
        <w:rPr>
          <w:lang w:val="en-US"/>
        </w:rPr>
        <w:t xml:space="preserve">. It is found that </w:t>
      </w:r>
      <w:r w:rsidR="000D0865">
        <w:t>co-existence simulations in RAN4 may be</w:t>
      </w:r>
      <w:r w:rsidR="004A08D1">
        <w:t xml:space="preserve"> required to derive the ACLR/ACS </w:t>
      </w:r>
      <w:bookmarkStart w:id="10" w:name="OLE_LINK24"/>
      <w:bookmarkStart w:id="11" w:name="OLE_LINK25"/>
      <w:r w:rsidR="004A08D1">
        <w:t>and in-band blocking limits</w:t>
      </w:r>
      <w:r w:rsidR="000D0865">
        <w:t>.</w:t>
      </w:r>
      <w:bookmarkEnd w:id="10"/>
      <w:bookmarkEnd w:id="11"/>
    </w:p>
    <w:p w14:paraId="1974B869" w14:textId="20066838" w:rsidR="003C32D4" w:rsidRDefault="003C32D4" w:rsidP="003C32D4">
      <w:pPr>
        <w:pStyle w:val="1"/>
      </w:pPr>
      <w:r>
        <w:rPr>
          <w:rFonts w:hint="eastAsia"/>
        </w:rPr>
        <w:lastRenderedPageBreak/>
        <w:t>R</w:t>
      </w:r>
      <w:r>
        <w:t>eferences</w:t>
      </w:r>
    </w:p>
    <w:p w14:paraId="4055DBE7" w14:textId="6D93F4CC" w:rsidR="003C32D4" w:rsidRPr="00D81792" w:rsidRDefault="003C32D4" w:rsidP="003C32D4">
      <w:r>
        <w:rPr>
          <w:rFonts w:hint="eastAsia"/>
        </w:rPr>
        <w:t>[1]</w:t>
      </w:r>
      <w:r>
        <w:rPr>
          <w:rFonts w:hint="eastAsia"/>
        </w:rPr>
        <w:tab/>
      </w:r>
      <w:r w:rsidRPr="003C32D4">
        <w:t>RP-200513</w:t>
      </w:r>
      <w:r w:rsidR="000D0865">
        <w:t>,</w:t>
      </w:r>
      <w:r>
        <w:tab/>
      </w:r>
      <w:r w:rsidRPr="003C32D4">
        <w:t>New SI proposal: Study on IMT parameters for 6.425-7.025GHz, 7.025-7.125GHz and 10.0-10.5GHz</w:t>
      </w:r>
      <w:r>
        <w:tab/>
      </w:r>
      <w:r w:rsidRPr="003C32D4">
        <w:t>Ericsson, Huawei, HiSilicon</w:t>
      </w:r>
    </w:p>
    <w:p w14:paraId="319E08B3" w14:textId="77777777" w:rsidR="00171DF3" w:rsidRPr="00171DF3" w:rsidRDefault="00171DF3" w:rsidP="00C602F1">
      <w:pPr>
        <w:rPr>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D5151" w14:textId="77777777" w:rsidR="008F1707" w:rsidRDefault="008F1707">
      <w:r>
        <w:separator/>
      </w:r>
    </w:p>
  </w:endnote>
  <w:endnote w:type="continuationSeparator" w:id="0">
    <w:p w14:paraId="64BBC7D9" w14:textId="77777777" w:rsidR="008F1707" w:rsidRDefault="008F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1B7A3" w14:textId="77777777" w:rsidR="008F1707" w:rsidRDefault="008F1707">
      <w:r>
        <w:separator/>
      </w:r>
    </w:p>
  </w:footnote>
  <w:footnote w:type="continuationSeparator" w:id="0">
    <w:p w14:paraId="56C8BAB0" w14:textId="77777777" w:rsidR="008F1707" w:rsidRDefault="008F17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1"/>
  </w:num>
  <w:num w:numId="8">
    <w:abstractNumId w:val="23"/>
  </w:num>
  <w:num w:numId="9">
    <w:abstractNumId w:val="2"/>
  </w:num>
  <w:num w:numId="10">
    <w:abstractNumId w:val="28"/>
  </w:num>
  <w:num w:numId="11">
    <w:abstractNumId w:val="41"/>
  </w:num>
  <w:num w:numId="12">
    <w:abstractNumId w:val="16"/>
  </w:num>
  <w:num w:numId="13">
    <w:abstractNumId w:val="18"/>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2"/>
  </w:num>
  <w:num w:numId="31">
    <w:abstractNumId w:val="6"/>
  </w:num>
  <w:num w:numId="32">
    <w:abstractNumId w:val="30"/>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6"/>
  </w:num>
  <w:num w:numId="41">
    <w:abstractNumId w:val="42"/>
  </w:num>
  <w:num w:numId="42">
    <w:abstractNumId w:val="27"/>
  </w:num>
  <w:num w:numId="43">
    <w:abstractNumId w:val="19"/>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7612B"/>
    <w:rsid w:val="00085221"/>
    <w:rsid w:val="00093E7E"/>
    <w:rsid w:val="000A7DD0"/>
    <w:rsid w:val="000B5956"/>
    <w:rsid w:val="000D0865"/>
    <w:rsid w:val="000D435B"/>
    <w:rsid w:val="000D6CFC"/>
    <w:rsid w:val="000E3591"/>
    <w:rsid w:val="000E51ED"/>
    <w:rsid w:val="001000DC"/>
    <w:rsid w:val="00103185"/>
    <w:rsid w:val="001047B7"/>
    <w:rsid w:val="001208C3"/>
    <w:rsid w:val="001269BC"/>
    <w:rsid w:val="00153528"/>
    <w:rsid w:val="001604CD"/>
    <w:rsid w:val="00171DF3"/>
    <w:rsid w:val="00172B61"/>
    <w:rsid w:val="001761B2"/>
    <w:rsid w:val="00191FD0"/>
    <w:rsid w:val="001A08AA"/>
    <w:rsid w:val="001A3120"/>
    <w:rsid w:val="001A51E3"/>
    <w:rsid w:val="001A7E04"/>
    <w:rsid w:val="001B256C"/>
    <w:rsid w:val="001B2F0C"/>
    <w:rsid w:val="001C3A35"/>
    <w:rsid w:val="001C53E5"/>
    <w:rsid w:val="001D5E31"/>
    <w:rsid w:val="001D635C"/>
    <w:rsid w:val="001E135B"/>
    <w:rsid w:val="001E2D63"/>
    <w:rsid w:val="001F7A32"/>
    <w:rsid w:val="00212373"/>
    <w:rsid w:val="002138EA"/>
    <w:rsid w:val="00214FBD"/>
    <w:rsid w:val="00222897"/>
    <w:rsid w:val="00233269"/>
    <w:rsid w:val="00235394"/>
    <w:rsid w:val="00236796"/>
    <w:rsid w:val="0023738A"/>
    <w:rsid w:val="00245A42"/>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6728"/>
    <w:rsid w:val="003076EE"/>
    <w:rsid w:val="00307FE3"/>
    <w:rsid w:val="00312074"/>
    <w:rsid w:val="00324C71"/>
    <w:rsid w:val="003252D8"/>
    <w:rsid w:val="00327A96"/>
    <w:rsid w:val="00342E32"/>
    <w:rsid w:val="003450C4"/>
    <w:rsid w:val="003473D0"/>
    <w:rsid w:val="00352B40"/>
    <w:rsid w:val="003547E6"/>
    <w:rsid w:val="00356BE4"/>
    <w:rsid w:val="003602AF"/>
    <w:rsid w:val="00360D36"/>
    <w:rsid w:val="00362AE4"/>
    <w:rsid w:val="00367724"/>
    <w:rsid w:val="00373BEF"/>
    <w:rsid w:val="0037650E"/>
    <w:rsid w:val="003855D7"/>
    <w:rsid w:val="00393DA8"/>
    <w:rsid w:val="003943E2"/>
    <w:rsid w:val="00396594"/>
    <w:rsid w:val="003A54B2"/>
    <w:rsid w:val="003A62B8"/>
    <w:rsid w:val="003A72C3"/>
    <w:rsid w:val="003B3240"/>
    <w:rsid w:val="003C127C"/>
    <w:rsid w:val="003C1CF6"/>
    <w:rsid w:val="003C32D4"/>
    <w:rsid w:val="003D7224"/>
    <w:rsid w:val="003E0755"/>
    <w:rsid w:val="003E4B1C"/>
    <w:rsid w:val="003F0FF2"/>
    <w:rsid w:val="004104BD"/>
    <w:rsid w:val="00416DA7"/>
    <w:rsid w:val="004219AB"/>
    <w:rsid w:val="00425DC9"/>
    <w:rsid w:val="00430980"/>
    <w:rsid w:val="00444225"/>
    <w:rsid w:val="00450ADA"/>
    <w:rsid w:val="004836DA"/>
    <w:rsid w:val="00486547"/>
    <w:rsid w:val="00494025"/>
    <w:rsid w:val="004A08D1"/>
    <w:rsid w:val="004A17C7"/>
    <w:rsid w:val="004B3A0A"/>
    <w:rsid w:val="004B5C8E"/>
    <w:rsid w:val="004B73DB"/>
    <w:rsid w:val="004C3CE5"/>
    <w:rsid w:val="004C4342"/>
    <w:rsid w:val="004D71B0"/>
    <w:rsid w:val="004D7A3C"/>
    <w:rsid w:val="004F4D76"/>
    <w:rsid w:val="004F7A3D"/>
    <w:rsid w:val="00505BFA"/>
    <w:rsid w:val="00505F46"/>
    <w:rsid w:val="00513582"/>
    <w:rsid w:val="00527D2B"/>
    <w:rsid w:val="00542158"/>
    <w:rsid w:val="005421E4"/>
    <w:rsid w:val="005425EF"/>
    <w:rsid w:val="005530AA"/>
    <w:rsid w:val="00574154"/>
    <w:rsid w:val="00583B03"/>
    <w:rsid w:val="005858AA"/>
    <w:rsid w:val="005A1FA8"/>
    <w:rsid w:val="005A4B57"/>
    <w:rsid w:val="005B0171"/>
    <w:rsid w:val="005C006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6772D"/>
    <w:rsid w:val="0068057B"/>
    <w:rsid w:val="006856E5"/>
    <w:rsid w:val="00696140"/>
    <w:rsid w:val="006A1E7A"/>
    <w:rsid w:val="006A24BF"/>
    <w:rsid w:val="006B0D02"/>
    <w:rsid w:val="006B3304"/>
    <w:rsid w:val="006B4324"/>
    <w:rsid w:val="006B7184"/>
    <w:rsid w:val="006C1D31"/>
    <w:rsid w:val="006C3797"/>
    <w:rsid w:val="006D2CB3"/>
    <w:rsid w:val="006D3D53"/>
    <w:rsid w:val="006F2D20"/>
    <w:rsid w:val="00703205"/>
    <w:rsid w:val="0070646B"/>
    <w:rsid w:val="007066FA"/>
    <w:rsid w:val="0070677D"/>
    <w:rsid w:val="00707941"/>
    <w:rsid w:val="00711F5E"/>
    <w:rsid w:val="0071287E"/>
    <w:rsid w:val="007161B3"/>
    <w:rsid w:val="00722929"/>
    <w:rsid w:val="007247D5"/>
    <w:rsid w:val="00727F86"/>
    <w:rsid w:val="0073182D"/>
    <w:rsid w:val="00731930"/>
    <w:rsid w:val="00733573"/>
    <w:rsid w:val="007350F6"/>
    <w:rsid w:val="00751982"/>
    <w:rsid w:val="007552FB"/>
    <w:rsid w:val="007651E3"/>
    <w:rsid w:val="00766A77"/>
    <w:rsid w:val="0078144D"/>
    <w:rsid w:val="007972FF"/>
    <w:rsid w:val="007A72E9"/>
    <w:rsid w:val="007B6162"/>
    <w:rsid w:val="007B6D18"/>
    <w:rsid w:val="007C1BCF"/>
    <w:rsid w:val="007C2BC8"/>
    <w:rsid w:val="007D56FF"/>
    <w:rsid w:val="007D6048"/>
    <w:rsid w:val="007E376C"/>
    <w:rsid w:val="007E42EB"/>
    <w:rsid w:val="007E54CD"/>
    <w:rsid w:val="007E59AE"/>
    <w:rsid w:val="007E6A3B"/>
    <w:rsid w:val="007F0E1E"/>
    <w:rsid w:val="007F4253"/>
    <w:rsid w:val="007F6103"/>
    <w:rsid w:val="007F62EA"/>
    <w:rsid w:val="00803F95"/>
    <w:rsid w:val="00812D42"/>
    <w:rsid w:val="008239B4"/>
    <w:rsid w:val="00823E1D"/>
    <w:rsid w:val="008275C3"/>
    <w:rsid w:val="00831C85"/>
    <w:rsid w:val="00832EC2"/>
    <w:rsid w:val="00836C44"/>
    <w:rsid w:val="00836E04"/>
    <w:rsid w:val="00844063"/>
    <w:rsid w:val="00844B3D"/>
    <w:rsid w:val="008717AB"/>
    <w:rsid w:val="0088627E"/>
    <w:rsid w:val="008873FB"/>
    <w:rsid w:val="00887638"/>
    <w:rsid w:val="00893454"/>
    <w:rsid w:val="00893DD9"/>
    <w:rsid w:val="00895EC8"/>
    <w:rsid w:val="008B6EE0"/>
    <w:rsid w:val="008B77DD"/>
    <w:rsid w:val="008C59C4"/>
    <w:rsid w:val="008C60E9"/>
    <w:rsid w:val="008C6746"/>
    <w:rsid w:val="008D34CB"/>
    <w:rsid w:val="008D4165"/>
    <w:rsid w:val="008D6505"/>
    <w:rsid w:val="008F1707"/>
    <w:rsid w:val="008F7D93"/>
    <w:rsid w:val="0090245D"/>
    <w:rsid w:val="00904A82"/>
    <w:rsid w:val="00911FD0"/>
    <w:rsid w:val="0092124A"/>
    <w:rsid w:val="009246C1"/>
    <w:rsid w:val="00931702"/>
    <w:rsid w:val="00931F09"/>
    <w:rsid w:val="0093235B"/>
    <w:rsid w:val="00946169"/>
    <w:rsid w:val="00951AE4"/>
    <w:rsid w:val="00952FA0"/>
    <w:rsid w:val="00957B3A"/>
    <w:rsid w:val="00961F97"/>
    <w:rsid w:val="00970A09"/>
    <w:rsid w:val="00975DF1"/>
    <w:rsid w:val="00976C55"/>
    <w:rsid w:val="00980247"/>
    <w:rsid w:val="00983910"/>
    <w:rsid w:val="0098598B"/>
    <w:rsid w:val="0098621C"/>
    <w:rsid w:val="009868CB"/>
    <w:rsid w:val="00986C06"/>
    <w:rsid w:val="0099497B"/>
    <w:rsid w:val="00996D3C"/>
    <w:rsid w:val="00997615"/>
    <w:rsid w:val="009A37B6"/>
    <w:rsid w:val="009A56E4"/>
    <w:rsid w:val="009B2AFC"/>
    <w:rsid w:val="009B2E99"/>
    <w:rsid w:val="009B3F98"/>
    <w:rsid w:val="009B4DE0"/>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42E53"/>
    <w:rsid w:val="00A5625D"/>
    <w:rsid w:val="00A56EEE"/>
    <w:rsid w:val="00A63A9C"/>
    <w:rsid w:val="00A65439"/>
    <w:rsid w:val="00A72864"/>
    <w:rsid w:val="00A81B15"/>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B12D97"/>
    <w:rsid w:val="00B21530"/>
    <w:rsid w:val="00B250A2"/>
    <w:rsid w:val="00B25DE0"/>
    <w:rsid w:val="00B26517"/>
    <w:rsid w:val="00B373D3"/>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C5E39"/>
    <w:rsid w:val="00BD445B"/>
    <w:rsid w:val="00BD6420"/>
    <w:rsid w:val="00BF012C"/>
    <w:rsid w:val="00C11490"/>
    <w:rsid w:val="00C3068F"/>
    <w:rsid w:val="00C34B0C"/>
    <w:rsid w:val="00C37EA9"/>
    <w:rsid w:val="00C43C6E"/>
    <w:rsid w:val="00C51828"/>
    <w:rsid w:val="00C55C02"/>
    <w:rsid w:val="00C602F1"/>
    <w:rsid w:val="00C60500"/>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089B"/>
    <w:rsid w:val="00CE12F4"/>
    <w:rsid w:val="00CE1BE6"/>
    <w:rsid w:val="00CE5967"/>
    <w:rsid w:val="00CE627D"/>
    <w:rsid w:val="00CE6E30"/>
    <w:rsid w:val="00CF61C0"/>
    <w:rsid w:val="00CF7BED"/>
    <w:rsid w:val="00D04E92"/>
    <w:rsid w:val="00D115EA"/>
    <w:rsid w:val="00D122C0"/>
    <w:rsid w:val="00D2097A"/>
    <w:rsid w:val="00D233BA"/>
    <w:rsid w:val="00D2486E"/>
    <w:rsid w:val="00D32B25"/>
    <w:rsid w:val="00D34E20"/>
    <w:rsid w:val="00D3707F"/>
    <w:rsid w:val="00D41BEE"/>
    <w:rsid w:val="00D4421F"/>
    <w:rsid w:val="00D50AE9"/>
    <w:rsid w:val="00D510B7"/>
    <w:rsid w:val="00D520E4"/>
    <w:rsid w:val="00D57DFA"/>
    <w:rsid w:val="00D64225"/>
    <w:rsid w:val="00D72BC9"/>
    <w:rsid w:val="00D73C0E"/>
    <w:rsid w:val="00D756B6"/>
    <w:rsid w:val="00D81792"/>
    <w:rsid w:val="00D8669A"/>
    <w:rsid w:val="00D91919"/>
    <w:rsid w:val="00D92FE0"/>
    <w:rsid w:val="00DA0F3D"/>
    <w:rsid w:val="00DC0640"/>
    <w:rsid w:val="00DC0D04"/>
    <w:rsid w:val="00DD0C2C"/>
    <w:rsid w:val="00DF7083"/>
    <w:rsid w:val="00E12EB7"/>
    <w:rsid w:val="00E13055"/>
    <w:rsid w:val="00E13A4A"/>
    <w:rsid w:val="00E24717"/>
    <w:rsid w:val="00E24FE0"/>
    <w:rsid w:val="00E25C05"/>
    <w:rsid w:val="00E31856"/>
    <w:rsid w:val="00E417C4"/>
    <w:rsid w:val="00E510D4"/>
    <w:rsid w:val="00E52F3B"/>
    <w:rsid w:val="00E53C75"/>
    <w:rsid w:val="00E55ABC"/>
    <w:rsid w:val="00E57B74"/>
    <w:rsid w:val="00E73A60"/>
    <w:rsid w:val="00E7697D"/>
    <w:rsid w:val="00E8629F"/>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3EE7"/>
    <w:rsid w:val="00F25D2D"/>
    <w:rsid w:val="00F30686"/>
    <w:rsid w:val="00F331D1"/>
    <w:rsid w:val="00F414FE"/>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12C"/>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BF01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rsid w:val="00BF012C"/>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BF012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rsid w:val="00BF012C"/>
    <w:pPr>
      <w:ind w:left="1418" w:hanging="1418"/>
      <w:outlineLvl w:val="3"/>
    </w:pPr>
    <w:rPr>
      <w:sz w:val="24"/>
    </w:rPr>
  </w:style>
  <w:style w:type="paragraph" w:styleId="5">
    <w:name w:val="heading 5"/>
    <w:basedOn w:val="4"/>
    <w:next w:val="a"/>
    <w:link w:val="5Char"/>
    <w:qFormat/>
    <w:rsid w:val="00BF012C"/>
    <w:pPr>
      <w:ind w:left="1701" w:hanging="1701"/>
      <w:outlineLvl w:val="4"/>
    </w:pPr>
    <w:rPr>
      <w:sz w:val="22"/>
    </w:rPr>
  </w:style>
  <w:style w:type="paragraph" w:styleId="6">
    <w:name w:val="heading 6"/>
    <w:basedOn w:val="H6"/>
    <w:next w:val="a"/>
    <w:qFormat/>
    <w:rsid w:val="00BF012C"/>
    <w:pPr>
      <w:outlineLvl w:val="5"/>
    </w:pPr>
  </w:style>
  <w:style w:type="paragraph" w:styleId="7">
    <w:name w:val="heading 7"/>
    <w:basedOn w:val="H6"/>
    <w:next w:val="a"/>
    <w:qFormat/>
    <w:rsid w:val="00BF012C"/>
    <w:pPr>
      <w:outlineLvl w:val="6"/>
    </w:pPr>
  </w:style>
  <w:style w:type="paragraph" w:styleId="8">
    <w:name w:val="heading 8"/>
    <w:basedOn w:val="1"/>
    <w:next w:val="a"/>
    <w:qFormat/>
    <w:rsid w:val="00BF012C"/>
    <w:pPr>
      <w:ind w:left="0" w:firstLine="0"/>
      <w:outlineLvl w:val="7"/>
    </w:pPr>
  </w:style>
  <w:style w:type="paragraph" w:styleId="9">
    <w:name w:val="heading 9"/>
    <w:basedOn w:val="8"/>
    <w:next w:val="a"/>
    <w:qFormat/>
    <w:rsid w:val="00BF01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uiPriority w:val="35"/>
    <w:semiHidden/>
    <w:unhideWhenUsed/>
    <w:qFormat/>
    <w:rPr>
      <w:rFonts w:asciiTheme="majorHAnsi" w:eastAsia="黑体" w:hAnsiTheme="majorHAnsi" w:cstheme="majorBidi"/>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spacing w:before="40" w:after="40"/>
    </w:pPr>
    <w:rPr>
      <w:rFonts w:eastAsia="Batang"/>
    </w:rPr>
  </w:style>
  <w:style w:type="paragraph" w:styleId="af4">
    <w:name w:val="List Paragraph"/>
    <w:basedOn w:val="a"/>
    <w:uiPriority w:val="34"/>
    <w:qFormat/>
    <w:rsid w:val="00AD7B11"/>
    <w:pPr>
      <w:ind w:firstLineChars="200" w:firstLine="420"/>
    </w:pPr>
    <w:rPr>
      <w:rFonts w:cs="Calibri"/>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eastAsia="宋体" w:hAnsi="Arial"/>
      <w:sz w:val="24"/>
      <w:lang w:val="en-GB"/>
    </w:rPr>
  </w:style>
  <w:style w:type="character" w:customStyle="1" w:styleId="EXChar">
    <w:name w:val="EX Char"/>
    <w:link w:val="EX"/>
    <w:rsid w:val="00E510D4"/>
    <w:rPr>
      <w:lang w:val="en-GB" w:eastAsia="en-US"/>
    </w:rPr>
  </w:style>
  <w:style w:type="character" w:customStyle="1" w:styleId="NOChar">
    <w:name w:val="NO Char"/>
    <w:basedOn w:val="a0"/>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eastAsia="宋体" w:hAnsi="Arial"/>
      <w:sz w:val="22"/>
      <w:lang w:val="en-GB"/>
    </w:rPr>
  </w:style>
  <w:style w:type="paragraph" w:styleId="afa">
    <w:name w:val="Normal (Web)"/>
    <w:basedOn w:val="a"/>
    <w:uiPriority w:val="99"/>
    <w:unhideWhenUsed/>
    <w:rsid w:val="006A1E7A"/>
    <w:pPr>
      <w:spacing w:before="100" w:beforeAutospacing="1" w:after="100" w:afterAutospacing="1"/>
    </w:pPr>
    <w:rPr>
      <w:rFonts w:ascii="宋体" w:hAnsi="宋体" w:cs="宋体"/>
      <w:sz w:val="24"/>
      <w:szCs w:val="24"/>
      <w:lang w:val="en-US"/>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92DC0-2847-48F0-A68A-2AFC3E2A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4946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11</cp:revision>
  <dcterms:created xsi:type="dcterms:W3CDTF">2020-04-08T10:34:00Z</dcterms:created>
  <dcterms:modified xsi:type="dcterms:W3CDTF">2020-04-10T16:52:00Z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(3)wGEKfH9RF9vLiVGopHgpzoJyklzo50XkKLI7HBlb+iQoKNXwvpgyAkQc3pzYFKw+osVV5X5j
maIpi6+d0wjUxKr8j+5I3S+KpoCTni6hgOogBpvr7+YrwauWAnfbm5jEfUH0lFr7sw5MvQwQ
YGi+1QHiU4mNCi3Goj/Q0UtVnGJb2gXB+mCy8+6bJlthtfQdOFE5bs5ZX4YVHfsBieVx2aiZ
+zQJgQ9gUi6Bougvhb</vt:lpwstr>
  </property>
  <property fmtid="{D5CDD505-2E9C-101B-9397-08002B2CF9AE}" pid="7" name="_2015_ms_pID_7253431">
    <vt:lpwstr>JFTV5kkF9KVJ00qdASNvJNeQm91ooNkDMUIVbZLao3uE6Hkfk7y65b
Mu0vsM9SDCArRpUwCIStJhvMQd8JoIPHXPIPTt1tRFYt/HMhA/TFo48UyhJK2OHWyGnZ+vQN
TO9uG0t09k87v2CdfdgI9/Jbw12F+2iqXIxwXTTdtNGhZkPXU57zxb+a6AGH0hlN6p37Gzg3
s1lWtT5klEttJWRBX9q0+wXwAqvkXJ1uxf7e</vt:lpwstr>
  </property>
  <property fmtid="{D5CDD505-2E9C-101B-9397-08002B2CF9AE}" pid="8" name="_2015_ms_pID_7253432">
    <vt:lpwstr>Ew==</vt:lpwstr>
  </property>
</Properties>
</file>